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5FF7B4" w14:textId="77777777" w:rsidR="00B13753" w:rsidRDefault="00B13753" w:rsidP="00B1375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KECHYN</w:t>
      </w:r>
      <w:r>
        <w:rPr>
          <w:rFonts w:ascii="Times New Roman" w:hAnsi="Times New Roman" w:cs="Times New Roman"/>
          <w:sz w:val="24"/>
          <w:szCs w:val="24"/>
        </w:rPr>
        <w:t xml:space="preserve">       (fl.1484)</w:t>
      </w:r>
    </w:p>
    <w:p w14:paraId="32AE702F" w14:textId="73F96876" w:rsidR="00B13753" w:rsidRDefault="00B13753" w:rsidP="00B1375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Newstead Priory.</w:t>
      </w:r>
    </w:p>
    <w:p w14:paraId="691292F7" w14:textId="77777777" w:rsidR="00B13753" w:rsidRDefault="00B13753" w:rsidP="00B1375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89CEA0C" w14:textId="17B41EDC" w:rsidR="00B13753" w:rsidRDefault="00B13753" w:rsidP="00B1375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C6A136C" w14:textId="77777777" w:rsidR="002A22D7" w:rsidRDefault="002A22D7" w:rsidP="002A22D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Apr.1484</w:t>
      </w:r>
      <w:r>
        <w:rPr>
          <w:rFonts w:ascii="Times New Roman" w:hAnsi="Times New Roman" w:cs="Times New Roman"/>
          <w:sz w:val="24"/>
          <w:szCs w:val="24"/>
        </w:rPr>
        <w:tab/>
        <w:t>He was ordained subdeacon in the conventual church of the Franciscans in York</w:t>
      </w:r>
    </w:p>
    <w:p w14:paraId="4C77F4DE" w14:textId="77777777" w:rsidR="002A22D7" w:rsidRDefault="002A22D7" w:rsidP="002A22D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by William Egremont, Bishop of Dromore(q.v.).</w:t>
      </w:r>
    </w:p>
    <w:p w14:paraId="74109D29" w14:textId="4BECCAD3" w:rsidR="002A22D7" w:rsidRDefault="002A22D7" w:rsidP="00B1375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17D89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.94)</w:t>
      </w:r>
    </w:p>
    <w:p w14:paraId="06CB7972" w14:textId="77777777" w:rsidR="00B13753" w:rsidRDefault="00B13753" w:rsidP="00B1375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Apr.1484</w:t>
      </w:r>
      <w:r>
        <w:rPr>
          <w:rFonts w:ascii="Times New Roman" w:hAnsi="Times New Roman" w:cs="Times New Roman"/>
          <w:sz w:val="24"/>
          <w:szCs w:val="24"/>
        </w:rPr>
        <w:tab/>
        <w:t>He was ordained deacon at the altar of the Blessed Virgin Mary in York</w:t>
      </w:r>
    </w:p>
    <w:p w14:paraId="46FECEE6" w14:textId="77777777" w:rsidR="00B13753" w:rsidRDefault="00B13753" w:rsidP="00B1375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Minster by William Egremont, Bishop of Dromore(q.v.).</w:t>
      </w:r>
    </w:p>
    <w:p w14:paraId="38542825" w14:textId="68B463A4" w:rsidR="00B13753" w:rsidRDefault="00B13753" w:rsidP="00B1375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17D89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.96)</w:t>
      </w:r>
    </w:p>
    <w:p w14:paraId="495C4359" w14:textId="77777777" w:rsidR="002A22D7" w:rsidRDefault="002A22D7" w:rsidP="002A22D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Jun.1484</w:t>
      </w:r>
      <w:r>
        <w:rPr>
          <w:rFonts w:ascii="Times New Roman" w:hAnsi="Times New Roman" w:cs="Times New Roman"/>
          <w:sz w:val="24"/>
          <w:szCs w:val="24"/>
        </w:rPr>
        <w:tab/>
        <w:t>He was ordained priest in the church of the Dominicans in York by</w:t>
      </w:r>
    </w:p>
    <w:p w14:paraId="73908B5D" w14:textId="77777777" w:rsidR="002A22D7" w:rsidRDefault="002A22D7" w:rsidP="002A22D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William Egremont, Bishop of Dromore(q.v.).</w:t>
      </w:r>
    </w:p>
    <w:p w14:paraId="0B3F6D6B" w14:textId="77777777" w:rsidR="002A22D7" w:rsidRDefault="002A22D7" w:rsidP="002A22D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(“York Clergy Ordinations 1475-1500” ed. David M. Smith p.98)</w:t>
      </w:r>
    </w:p>
    <w:p w14:paraId="6B5F7D71" w14:textId="77777777" w:rsidR="002A22D7" w:rsidRDefault="002A22D7" w:rsidP="00B1375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F94DE13" w14:textId="77777777" w:rsidR="00B13753" w:rsidRDefault="00B13753" w:rsidP="00B1375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D182F14" w14:textId="77777777" w:rsidR="00B13753" w:rsidRDefault="00B13753" w:rsidP="00B1375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3D30A9B" w14:textId="0AF14E11" w:rsidR="00B13753" w:rsidRDefault="00B13753" w:rsidP="00B1375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March 2021</w:t>
      </w:r>
    </w:p>
    <w:p w14:paraId="664CABE7" w14:textId="093B4B9C" w:rsidR="002A22D7" w:rsidRDefault="002A22D7" w:rsidP="00B1375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July 2021</w:t>
      </w:r>
    </w:p>
    <w:p w14:paraId="42D05A6A" w14:textId="77777777" w:rsidR="002A22D7" w:rsidRPr="003572CF" w:rsidRDefault="002A22D7" w:rsidP="00B1375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EE3847B" w14:textId="524A84D8" w:rsidR="00BA00AB" w:rsidRPr="00B13753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B1375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374ED2" w14:textId="77777777" w:rsidR="00B13753" w:rsidRDefault="00B13753" w:rsidP="009139A6">
      <w:r>
        <w:separator/>
      </w:r>
    </w:p>
  </w:endnote>
  <w:endnote w:type="continuationSeparator" w:id="0">
    <w:p w14:paraId="6A5FE26B" w14:textId="77777777" w:rsidR="00B13753" w:rsidRDefault="00B1375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A94C4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A8BA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ADF4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5E63DD" w14:textId="77777777" w:rsidR="00B13753" w:rsidRDefault="00B13753" w:rsidP="009139A6">
      <w:r>
        <w:separator/>
      </w:r>
    </w:p>
  </w:footnote>
  <w:footnote w:type="continuationSeparator" w:id="0">
    <w:p w14:paraId="4FE228AF" w14:textId="77777777" w:rsidR="00B13753" w:rsidRDefault="00B1375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9340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3012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19F5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3753"/>
    <w:rsid w:val="000666E0"/>
    <w:rsid w:val="002510B7"/>
    <w:rsid w:val="002A22D7"/>
    <w:rsid w:val="005C130B"/>
    <w:rsid w:val="00826F5C"/>
    <w:rsid w:val="009139A6"/>
    <w:rsid w:val="009448BB"/>
    <w:rsid w:val="00A3176C"/>
    <w:rsid w:val="00B13753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6ABC42"/>
  <w15:chartTrackingRefBased/>
  <w15:docId w15:val="{3594D911-3376-4194-A436-58CB2DCD2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100</Words>
  <Characters>575</Characters>
  <Application>Microsoft Office Word</Application>
  <DocSecurity>0</DocSecurity>
  <Lines>4</Lines>
  <Paragraphs>1</Paragraphs>
  <ScaleCrop>false</ScaleCrop>
  <Company/>
  <LinksUpToDate>false</LinksUpToDate>
  <CharactersWithSpaces>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2021-03-16T21:36:00Z</dcterms:created>
  <dcterms:modified xsi:type="dcterms:W3CDTF">2021-07-31T08:23:00Z</dcterms:modified>
</cp:coreProperties>
</file>